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47415" w14:textId="71E2D2B6" w:rsidR="004C3311" w:rsidRDefault="004C3311" w:rsidP="004C3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PLUKKETT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25BA97BD" w14:textId="1E79FE17" w:rsidR="004C3311" w:rsidRDefault="004C3311" w:rsidP="004C3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Tunstall, Suffolk. Yeoman.</w:t>
      </w:r>
    </w:p>
    <w:p w14:paraId="491573C6" w14:textId="57074E57" w:rsidR="004C3311" w:rsidRDefault="004C3311" w:rsidP="004C3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555086" w14:textId="39FEF441" w:rsidR="004C3311" w:rsidRDefault="004C3311" w:rsidP="004C3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ED37B6" w14:textId="00AFB453" w:rsidR="004C3311" w:rsidRDefault="004C3311" w:rsidP="004C3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Octy.1479</w:t>
      </w:r>
      <w:r>
        <w:rPr>
          <w:rFonts w:ascii="Times New Roman" w:hAnsi="Times New Roman" w:cs="Times New Roman"/>
          <w:sz w:val="24"/>
          <w:szCs w:val="24"/>
        </w:rPr>
        <w:tab/>
        <w:t xml:space="preserve">Gift to him by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Shyringham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Southwark(q.v.), of all his lands,</w:t>
      </w:r>
    </w:p>
    <w:p w14:paraId="6FA579C4" w14:textId="7CF73A41" w:rsidR="004C3311" w:rsidRDefault="004C3311" w:rsidP="004C3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tenements etc. in Rendlesham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Eyke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9DC65FB" w14:textId="77777777" w:rsidR="00F53A4E" w:rsidRDefault="00F53A4E" w:rsidP="00F53A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(C.C.R. 1476-85 p.106)</w:t>
      </w:r>
    </w:p>
    <w:p w14:paraId="17413FB4" w14:textId="77777777" w:rsidR="00F53A4E" w:rsidRDefault="00F53A4E" w:rsidP="00F53A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35970F" w14:textId="77777777" w:rsidR="00F53A4E" w:rsidRDefault="00F53A4E" w:rsidP="00F53A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F0FCE8" w14:textId="77777777" w:rsidR="00F53A4E" w:rsidRDefault="00F53A4E" w:rsidP="00F53A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p w14:paraId="3382C627" w14:textId="77231DAE" w:rsidR="00F53A4E" w:rsidRPr="004C3311" w:rsidRDefault="00F53A4E" w:rsidP="004C3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030169" w14:textId="26D56750" w:rsidR="004C3311" w:rsidRPr="004C3311" w:rsidRDefault="004C33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C3311" w:rsidRPr="004C33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30AF" w14:textId="77777777" w:rsidR="004C3311" w:rsidRDefault="004C3311" w:rsidP="009139A6">
      <w:r>
        <w:separator/>
      </w:r>
    </w:p>
  </w:endnote>
  <w:endnote w:type="continuationSeparator" w:id="0">
    <w:p w14:paraId="3AD58424" w14:textId="77777777" w:rsidR="004C3311" w:rsidRDefault="004C33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620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F6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63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6FF07" w14:textId="77777777" w:rsidR="004C3311" w:rsidRDefault="004C3311" w:rsidP="009139A6">
      <w:r>
        <w:separator/>
      </w:r>
    </w:p>
  </w:footnote>
  <w:footnote w:type="continuationSeparator" w:id="0">
    <w:p w14:paraId="530C414A" w14:textId="77777777" w:rsidR="004C3311" w:rsidRDefault="004C33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25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D05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D01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311"/>
    <w:rsid w:val="000666E0"/>
    <w:rsid w:val="002510B7"/>
    <w:rsid w:val="004C331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60370"/>
  <w15:chartTrackingRefBased/>
  <w15:docId w15:val="{FD115143-FA26-41C1-8186-E49BB137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2021-05-31T10:23:00Z</dcterms:created>
  <dcterms:modified xsi:type="dcterms:W3CDTF">2021-05-31T10:38:00Z</dcterms:modified>
</cp:coreProperties>
</file>